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2480FC5E" w:rsidR="001E172D"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CD2ABB" w:rsidRPr="4C9EB546">
        <w:rPr>
          <w:b/>
          <w:bCs/>
          <w:noProof/>
          <w:sz w:val="24"/>
          <w:szCs w:val="24"/>
        </w:rPr>
        <w:t>10</w:t>
      </w:r>
      <w:r w:rsidR="00CD2ABB">
        <w:rPr>
          <w:b/>
          <w:bCs/>
          <w:noProof/>
          <w:sz w:val="24"/>
          <w:szCs w:val="24"/>
        </w:rPr>
        <w:t>3</w:t>
      </w:r>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r w:rsidR="00CD2ABB" w:rsidRPr="4C9EB546">
        <w:rPr>
          <w:b/>
          <w:bCs/>
          <w:i/>
          <w:iCs/>
          <w:noProof/>
          <w:sz w:val="28"/>
          <w:szCs w:val="28"/>
        </w:rPr>
        <w:t>21</w:t>
      </w:r>
      <w:r w:rsidR="00CD2ABB">
        <w:rPr>
          <w:b/>
          <w:bCs/>
          <w:i/>
          <w:iCs/>
          <w:noProof/>
          <w:sz w:val="28"/>
          <w:szCs w:val="28"/>
        </w:rPr>
        <w:t>1728</w:t>
      </w:r>
    </w:p>
    <w:p w14:paraId="6EA8CB61" w14:textId="233D445D" w:rsidR="00EE33A2" w:rsidRDefault="00247216" w:rsidP="4C9EB546">
      <w:pPr>
        <w:pStyle w:val="CRCoverPage"/>
        <w:outlineLvl w:val="0"/>
        <w:rPr>
          <w:b/>
          <w:bCs/>
          <w:noProof/>
          <w:sz w:val="24"/>
          <w:szCs w:val="24"/>
        </w:rPr>
      </w:pPr>
      <w:r w:rsidRPr="4C9EB546">
        <w:rPr>
          <w:b/>
          <w:bCs/>
          <w:noProof/>
          <w:sz w:val="24"/>
          <w:szCs w:val="24"/>
        </w:rPr>
        <w:t xml:space="preserve">e-meeting, </w:t>
      </w:r>
      <w:r w:rsidR="00A41A34" w:rsidRPr="4C9EB546">
        <w:rPr>
          <w:b/>
          <w:bCs/>
          <w:noProof/>
          <w:sz w:val="24"/>
          <w:szCs w:val="24"/>
        </w:rPr>
        <w:t>1</w:t>
      </w:r>
      <w:r w:rsidR="00704336">
        <w:rPr>
          <w:b/>
          <w:bCs/>
          <w:noProof/>
          <w:sz w:val="24"/>
          <w:szCs w:val="24"/>
        </w:rPr>
        <w:t>7</w:t>
      </w:r>
      <w:r w:rsidR="00190E1C" w:rsidRPr="4C9EB546">
        <w:rPr>
          <w:b/>
          <w:bCs/>
          <w:noProof/>
          <w:sz w:val="24"/>
          <w:szCs w:val="24"/>
        </w:rPr>
        <w:t xml:space="preserve"> - </w:t>
      </w:r>
      <w:r w:rsidR="006E7290">
        <w:rPr>
          <w:b/>
          <w:bCs/>
          <w:noProof/>
          <w:sz w:val="24"/>
          <w:szCs w:val="24"/>
        </w:rPr>
        <w:t>28</w:t>
      </w:r>
      <w:r w:rsidR="00190E1C" w:rsidRPr="4C9EB546">
        <w:rPr>
          <w:b/>
          <w:bCs/>
          <w:noProof/>
          <w:sz w:val="24"/>
          <w:szCs w:val="24"/>
        </w:rPr>
        <w:t xml:space="preserve"> </w:t>
      </w:r>
      <w:r w:rsidR="00A41A34" w:rsidRPr="4C9EB546">
        <w:rPr>
          <w:b/>
          <w:bCs/>
          <w:noProof/>
          <w:sz w:val="24"/>
          <w:szCs w:val="24"/>
        </w:rPr>
        <w:t>M</w:t>
      </w:r>
      <w:r w:rsidR="00704336">
        <w:rPr>
          <w:b/>
          <w:bCs/>
          <w:noProof/>
          <w:sz w:val="24"/>
          <w:szCs w:val="24"/>
        </w:rPr>
        <w:t>ay</w:t>
      </w:r>
      <w:r w:rsidR="00190E1C" w:rsidRPr="4C9EB546">
        <w:rPr>
          <w:b/>
          <w:bCs/>
          <w:noProof/>
          <w:sz w:val="24"/>
          <w:szCs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F02150">
        <w:rPr>
          <w:rFonts w:ascii="Arial" w:hAnsi="Arial"/>
          <w:b/>
          <w:lang w:val="en-US"/>
        </w:rPr>
        <w:t>Nokia</w:t>
      </w:r>
      <w:bookmarkStart w:id="1" w:name="_Hlk47650566"/>
      <w:r w:rsidR="00F02150">
        <w:rPr>
          <w:rFonts w:ascii="Arial" w:hAnsi="Arial"/>
          <w:b/>
          <w:lang w:val="en-US"/>
        </w:rPr>
        <w:t>, Nokia Shanghai Bell</w:t>
      </w:r>
      <w:bookmarkEnd w:id="1"/>
    </w:p>
    <w:bookmarkEnd w:id="0"/>
    <w:p w14:paraId="7CAC5FBD" w14:textId="58D620F4"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0E7C13" w:rsidRPr="000E7C13">
        <w:rPr>
          <w:rFonts w:ascii="Arial" w:hAnsi="Arial"/>
          <w:b/>
          <w:bCs/>
          <w:lang w:eastAsia="zh-CN"/>
        </w:rPr>
        <w:t xml:space="preserve">Resolution of Editor's Note in Solution 19 related to provisioning of server certificate </w:t>
      </w:r>
      <w:r w:rsidR="00AB3ECC">
        <w:rPr>
          <w:rFonts w:ascii="Arial" w:hAnsi="Arial"/>
          <w:b/>
          <w:bCs/>
          <w:lang w:eastAsia="zh-CN"/>
        </w:rPr>
        <w:t xml:space="preserve">the </w:t>
      </w:r>
      <w:bookmarkStart w:id="2" w:name="_GoBack"/>
      <w:bookmarkEnd w:id="2"/>
      <w:r w:rsidR="000E7C13" w:rsidRPr="000E7C13">
        <w:rPr>
          <w:rFonts w:ascii="Arial" w:hAnsi="Arial"/>
          <w:b/>
          <w:bCs/>
          <w:lang w:eastAsia="zh-CN"/>
        </w:rPr>
        <w:t>onboarding UE</w:t>
      </w:r>
      <w:r w:rsidR="000E7C13" w:rsidRPr="103E9093">
        <w:rPr>
          <w:b/>
          <w:bCs/>
          <w:i/>
          <w:iCs/>
        </w:rPr>
        <w:t>.</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69737CF2"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0E7C13">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3630A0C1"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103E9093">
        <w:rPr>
          <w:b/>
          <w:bCs/>
          <w:i/>
          <w:iCs/>
        </w:rPr>
        <w:t xml:space="preserve">The contribution proposes </w:t>
      </w:r>
      <w:r w:rsidR="002001C5" w:rsidRPr="103E9093">
        <w:rPr>
          <w:b/>
          <w:bCs/>
          <w:i/>
          <w:iCs/>
        </w:rPr>
        <w:t xml:space="preserve">to </w:t>
      </w:r>
      <w:r w:rsidR="00BC6E10" w:rsidRPr="103E9093">
        <w:rPr>
          <w:b/>
          <w:bCs/>
          <w:i/>
          <w:iCs/>
        </w:rPr>
        <w:t xml:space="preserve">resolve an Editor's Note in Solution 19 related </w:t>
      </w:r>
      <w:r w:rsidR="0059520C" w:rsidRPr="103E9093">
        <w:rPr>
          <w:b/>
          <w:bCs/>
          <w:i/>
          <w:iCs/>
        </w:rPr>
        <w:t>to</w:t>
      </w:r>
      <w:r w:rsidR="001E0B67" w:rsidRPr="103E9093">
        <w:rPr>
          <w:b/>
          <w:bCs/>
          <w:i/>
          <w:iCs/>
        </w:rPr>
        <w:t xml:space="preserve"> provisioning of server certificate </w:t>
      </w:r>
      <w:r w:rsidR="00AB3ECC">
        <w:rPr>
          <w:b/>
          <w:bCs/>
          <w:i/>
          <w:iCs/>
        </w:rPr>
        <w:t>to the</w:t>
      </w:r>
      <w:r w:rsidR="001E0B67" w:rsidRPr="103E9093">
        <w:rPr>
          <w:b/>
          <w:bCs/>
          <w:i/>
          <w:iCs/>
        </w:rPr>
        <w:t xml:space="preserve"> onboarding</w:t>
      </w:r>
      <w:r w:rsidR="6BD29683" w:rsidRPr="103E9093">
        <w:rPr>
          <w:b/>
          <w:bCs/>
          <w:i/>
          <w:iCs/>
        </w:rPr>
        <w:t xml:space="preserve"> </w:t>
      </w:r>
      <w:r w:rsidR="001E0B67" w:rsidRPr="103E9093">
        <w:rPr>
          <w:b/>
          <w:bCs/>
          <w:i/>
          <w:iCs/>
        </w:rPr>
        <w:t>UE</w:t>
      </w:r>
      <w:r w:rsidR="00BC6E10" w:rsidRPr="103E9093">
        <w:rPr>
          <w:b/>
          <w:bCs/>
          <w:i/>
          <w:iCs/>
        </w:rPr>
        <w:t>.</w:t>
      </w:r>
      <w:r w:rsidR="002001C5" w:rsidRPr="103E9093">
        <w:rPr>
          <w:b/>
          <w:bCs/>
          <w:i/>
          <w:iCs/>
        </w:rPr>
        <w:t xml:space="preserve"> </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.857</w:t>
      </w:r>
      <w:r>
        <w:t>:”</w:t>
      </w:r>
      <w:r w:rsidRPr="006A2B21">
        <w:t xml:space="preserve"> </w:t>
      </w:r>
      <w:r>
        <w:t>Study on enhanced security support for Non-Public Networks</w:t>
      </w:r>
      <w:r w:rsidR="009D4FB8">
        <w:t>”</w:t>
      </w:r>
    </w:p>
    <w:p w14:paraId="536E98CF" w14:textId="7188C89B"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54E924C0" w14:textId="7FDF39DD" w:rsidR="00C022E3" w:rsidRDefault="00C022E3">
      <w:pPr>
        <w:pStyle w:val="Heading1"/>
      </w:pPr>
      <w:r>
        <w:t>3</w:t>
      </w:r>
      <w:r>
        <w:tab/>
        <w:t>Rationale</w:t>
      </w:r>
    </w:p>
    <w:p w14:paraId="31BBDDC1" w14:textId="2FE6854E" w:rsidR="008464A1" w:rsidRDefault="008464A1" w:rsidP="008464A1">
      <w:r>
        <w:t xml:space="preserve">Solution 19 of </w:t>
      </w:r>
      <w:r w:rsidRPr="007623F6">
        <w:t>TR [</w:t>
      </w:r>
      <w:r>
        <w:t>1</w:t>
      </w:r>
      <w:r w:rsidRPr="007623F6">
        <w:t>]</w:t>
      </w:r>
      <w:r>
        <w:t xml:space="preserve"> contains following editor's note:</w:t>
      </w:r>
    </w:p>
    <w:p w14:paraId="7D45B710" w14:textId="2E8925C7" w:rsidR="001E0B67" w:rsidRDefault="001E0B67" w:rsidP="001E0B67">
      <w:pPr>
        <w:keepLines/>
        <w:ind w:left="1135" w:hanging="851"/>
        <w:rPr>
          <w:color w:val="FF0000"/>
        </w:rPr>
      </w:pPr>
      <w:r>
        <w:rPr>
          <w:color w:val="FF0000"/>
        </w:rPr>
        <w:t>Editor's note: It is ffs how the root certificate used to verify the O-SNPN server cerifificate is pre-provisioned in the UE.</w:t>
      </w:r>
    </w:p>
    <w:p w14:paraId="3994BDCE" w14:textId="13F76509" w:rsidR="001E0B67" w:rsidRDefault="001E0B67" w:rsidP="008464A1">
      <w:r>
        <w:t>The following rationale is provided to resolve the above Editor's Note:</w:t>
      </w:r>
    </w:p>
    <w:p w14:paraId="4498F0F1" w14:textId="46BA19BF" w:rsidR="001E0B67" w:rsidRDefault="001E0B67" w:rsidP="001E0B67">
      <w:r>
        <w:t xml:space="preserve">A O-SNPN can get a certificate from well know certificate authorities, which are </w:t>
      </w:r>
      <w:r w:rsidR="00C032FA">
        <w:t>trusted by the ecosystem</w:t>
      </w:r>
      <w:r>
        <w:t xml:space="preserve">. In this case the </w:t>
      </w:r>
      <w:r w:rsidR="00C032FA">
        <w:t xml:space="preserve">device manufacturer </w:t>
      </w:r>
      <w:r>
        <w:t>just needs to install the set of relevant root CA certificates</w:t>
      </w:r>
      <w:r w:rsidR="00C032FA">
        <w:t xml:space="preserve"> on the UE</w:t>
      </w:r>
      <w:r>
        <w:t>.</w:t>
      </w:r>
      <w:r w:rsidR="00C032FA">
        <w:t xml:space="preserve"> Selection and operation of the CAs is out of scope of this solution.</w:t>
      </w:r>
    </w:p>
    <w:p w14:paraId="3A601781" w14:textId="04C66D56" w:rsidR="001E0B67" w:rsidRDefault="001E0B67" w:rsidP="001E0B67">
      <w:r>
        <w:t>In case the onboarding UE has been configured with the identities of one or several allowed  O-SNPNs (for instance by the user using the UE's user interface), the onboarding UE can fully authenticate and authorize the O-SNPN</w:t>
      </w:r>
      <w:r w:rsidR="00242757">
        <w:t xml:space="preserve"> using the installed root CA certificates.</w:t>
      </w:r>
      <w:r>
        <w:t>.</w:t>
      </w:r>
    </w:p>
    <w:p w14:paraId="1372946C" w14:textId="0E8D476E" w:rsidR="001E0B67" w:rsidRDefault="001E0B67" w:rsidP="001E0B67">
      <w:r>
        <w:t>If the UE has not been configured with identities of allowed O-SNPNs, the UE can st</w:t>
      </w:r>
      <w:r w:rsidR="00C26AD5">
        <w:t>i</w:t>
      </w:r>
      <w:r>
        <w:t xml:space="preserve">ll authenticate the O-SNPN, i.e., verify the validity of the O-SNPN certificate. For the actual provisioning the onboarding UE will establish a secure channel to the </w:t>
      </w:r>
      <w:r w:rsidR="00C26AD5">
        <w:t>provisioning server</w:t>
      </w:r>
      <w:r>
        <w:t xml:space="preserve"> and execute</w:t>
      </w:r>
      <w:r w:rsidR="00C26AD5">
        <w:t xml:space="preserve"> mutual</w:t>
      </w:r>
      <w:r>
        <w:t xml:space="preserve"> authentication and authorization </w:t>
      </w:r>
      <w:r w:rsidR="00C26AD5">
        <w:t xml:space="preserve">with </w:t>
      </w:r>
      <w:r w:rsidR="00242757">
        <w:t xml:space="preserve">the </w:t>
      </w:r>
      <w:r w:rsidR="00C26AD5">
        <w:t>provisioning server</w:t>
      </w:r>
      <w:r>
        <w:t xml:space="preserve"> independent </w:t>
      </w:r>
      <w:r w:rsidR="00C26AD5">
        <w:t>of</w:t>
      </w:r>
      <w:r>
        <w:t xml:space="preserve"> the O-SNPN. Thus, </w:t>
      </w:r>
      <w:r w:rsidR="00242757">
        <w:t xml:space="preserve">security does not rely on the </w:t>
      </w:r>
      <w:r>
        <w:t>UE authorizing the O-SNPN as part of primary authentication.</w:t>
      </w:r>
    </w:p>
    <w:p w14:paraId="5FFE8F2B" w14:textId="4380F42C" w:rsidR="00B07512" w:rsidRDefault="008464A1" w:rsidP="00453AEB">
      <w:r w:rsidRPr="008464A1">
        <w:rPr>
          <w:b/>
          <w:bCs/>
        </w:rPr>
        <w:t>Proposal</w:t>
      </w:r>
      <w:r>
        <w:t xml:space="preserve"> </w:t>
      </w:r>
      <w:r w:rsidR="001E0B67">
        <w:t>It is proposed to remove the Editor's Note.</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It is proposed that SA3 agree the below pCR f</w:t>
      </w:r>
      <w:r>
        <w:t>or</w:t>
      </w:r>
      <w:r w:rsidRPr="007623F6">
        <w:t xml:space="preserve"> inclusion in the TR [</w:t>
      </w:r>
      <w:r w:rsidR="008A5729">
        <w:t>1</w:t>
      </w:r>
      <w:r w:rsidRPr="007623F6">
        <w:t>].</w:t>
      </w:r>
    </w:p>
    <w:p w14:paraId="2AA9AF8F" w14:textId="77777777" w:rsidR="00AA415C" w:rsidRDefault="00AA415C" w:rsidP="00AA415C">
      <w:pPr>
        <w:jc w:val="center"/>
        <w:rPr>
          <w:b/>
          <w:sz w:val="40"/>
          <w:szCs w:val="40"/>
        </w:rPr>
      </w:pPr>
      <w:r w:rsidRPr="007623F6">
        <w:rPr>
          <w:b/>
          <w:sz w:val="40"/>
          <w:szCs w:val="40"/>
        </w:rPr>
        <w:t>**** START OF CHANGES ****</w:t>
      </w:r>
    </w:p>
    <w:p w14:paraId="351F7A1A" w14:textId="77777777" w:rsidR="0059520C" w:rsidRDefault="0059520C" w:rsidP="0059520C">
      <w:pPr>
        <w:pStyle w:val="Heading2"/>
      </w:pPr>
      <w:bookmarkStart w:id="4" w:name="_Toc66185432"/>
      <w:r>
        <w:t>6.19</w:t>
      </w:r>
      <w:r>
        <w:tab/>
        <w:t>Solution #19: Secure onboarding without client authentication</w:t>
      </w:r>
      <w:bookmarkEnd w:id="4"/>
      <w:r>
        <w:t xml:space="preserve"> </w:t>
      </w:r>
    </w:p>
    <w:p w14:paraId="139C0EBD" w14:textId="77777777" w:rsidR="0059520C" w:rsidRDefault="0059520C" w:rsidP="0059520C">
      <w:pPr>
        <w:pStyle w:val="Heading3"/>
      </w:pPr>
      <w:bookmarkStart w:id="5" w:name="_Toc66185433"/>
      <w:bookmarkStart w:id="6" w:name="_Toc56501623"/>
      <w:r>
        <w:t>6.19.1</w:t>
      </w:r>
      <w:r>
        <w:tab/>
        <w:t>Introduction</w:t>
      </w:r>
      <w:bookmarkEnd w:id="5"/>
      <w:bookmarkEnd w:id="6"/>
    </w:p>
    <w:p w14:paraId="64EE3396" w14:textId="77777777" w:rsidR="0059520C" w:rsidRDefault="0059520C" w:rsidP="0059520C">
      <w:r>
        <w:t>This solution addresses key issue#4 Securing initial access for UE onboarding between UE and SNPN.</w:t>
      </w:r>
      <w:bookmarkStart w:id="7" w:name="_Toc56501624"/>
      <w:r>
        <w:t xml:space="preserve"> The scope of the solution is limited to cases, in which the subsequent onboarding shall be executed using a restricted PDU session.</w:t>
      </w:r>
    </w:p>
    <w:p w14:paraId="213DF3E9" w14:textId="77777777" w:rsidR="0059520C" w:rsidRDefault="0059520C" w:rsidP="0059520C">
      <w:r>
        <w:lastRenderedPageBreak/>
        <w:t>In this solution one-way authentication including 5G key hierarchy is executed. The main difference to other solutions is that the network does not authenticate the UE, e.g., no peer authentication is applied during EAP-TLS authentication, The main difference of the modified variant with respect to EAP-TLS is that it does include server authentication only, but no client authentication.</w:t>
      </w:r>
    </w:p>
    <w:p w14:paraId="60C2F321" w14:textId="77777777" w:rsidR="0059520C" w:rsidRDefault="0059520C" w:rsidP="0059520C">
      <w:r>
        <w:t>That is, no default credentials or default credential server needs to be involved. Default credentials will be used only during the actual provisioning step, which is outside the scope of this solution.</w:t>
      </w:r>
    </w:p>
    <w:p w14:paraId="31F62FC0" w14:textId="77777777" w:rsidR="0059520C" w:rsidRDefault="0059520C" w:rsidP="0059520C">
      <w:pPr>
        <w:pStyle w:val="Heading3"/>
      </w:pPr>
      <w:bookmarkStart w:id="8" w:name="_Toc66185434"/>
      <w:r>
        <w:t>6.19.2</w:t>
      </w:r>
      <w:r>
        <w:tab/>
        <w:t>Solution details</w:t>
      </w:r>
      <w:bookmarkEnd w:id="7"/>
      <w:bookmarkEnd w:id="8"/>
    </w:p>
    <w:p w14:paraId="4C92AEC4" w14:textId="77777777" w:rsidR="0059520C" w:rsidRDefault="0059520C" w:rsidP="0059520C">
      <w:r>
        <w:t xml:space="preserve">Figure 6.19.2-1 shows a generalisation of the solution. </w:t>
      </w:r>
    </w:p>
    <w:p w14:paraId="32478320" w14:textId="77777777" w:rsidR="0059520C" w:rsidRDefault="0059520C" w:rsidP="0059520C">
      <w:r>
        <w:rPr>
          <w:lang w:val="en-US"/>
        </w:rPr>
        <w:object w:dxaOrig="9768" w:dyaOrig="4416" w14:anchorId="6959C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223.5pt" o:ole="">
            <v:imagedata r:id="rId14" o:title=""/>
          </v:shape>
          <o:OLEObject Type="Embed" ProgID="Mscgen.Chart" ShapeID="_x0000_i1025" DrawAspect="Content" ObjectID="_1682155123" r:id="rId15"/>
        </w:object>
      </w:r>
    </w:p>
    <w:p w14:paraId="7C7E2801" w14:textId="77777777" w:rsidR="0059520C" w:rsidRDefault="0059520C" w:rsidP="0059520C">
      <w:pPr>
        <w:keepNext/>
        <w:keepLines/>
        <w:spacing w:before="60"/>
        <w:jc w:val="center"/>
        <w:rPr>
          <w:rFonts w:ascii="Arial" w:hAnsi="Arial"/>
          <w:b/>
        </w:rPr>
      </w:pPr>
    </w:p>
    <w:p w14:paraId="0ED1B636" w14:textId="77777777" w:rsidR="0059520C" w:rsidRDefault="0059520C" w:rsidP="0059520C">
      <w:pPr>
        <w:keepLines/>
        <w:spacing w:after="240"/>
        <w:jc w:val="center"/>
        <w:rPr>
          <w:rFonts w:ascii="Arial" w:hAnsi="Arial"/>
          <w:b/>
        </w:rPr>
      </w:pPr>
      <w:r>
        <w:rPr>
          <w:rFonts w:ascii="Arial" w:hAnsi="Arial"/>
          <w:b/>
        </w:rPr>
        <w:t>Figure 6.19.2-1: initial access and sharing of identity.</w:t>
      </w:r>
    </w:p>
    <w:p w14:paraId="1E47F53C" w14:textId="77777777" w:rsidR="0059520C" w:rsidRDefault="0059520C" w:rsidP="0059520C">
      <w:pPr>
        <w:ind w:left="284"/>
      </w:pPr>
      <w:r>
        <w:t>1.</w:t>
      </w:r>
      <w:r>
        <w:tab/>
        <w:t xml:space="preserve">The UE sends a Registration Request including a SUCI to the network.  </w:t>
      </w:r>
    </w:p>
    <w:p w14:paraId="4997BA71" w14:textId="77777777" w:rsidR="0059520C" w:rsidRDefault="0059520C" w:rsidP="0059520C">
      <w:pPr>
        <w:ind w:left="568" w:hanging="284"/>
        <w:rPr>
          <w:color w:val="FF0000"/>
        </w:rPr>
      </w:pPr>
      <w:r>
        <w:t>2.</w:t>
      </w:r>
      <w:r>
        <w:tab/>
        <w:t>AMF / SEAF forwards request to AUSF.</w:t>
      </w:r>
    </w:p>
    <w:p w14:paraId="17F1A153" w14:textId="4DDF60DB" w:rsidR="0059520C" w:rsidRDefault="0059520C" w:rsidP="0059520C">
      <w:pPr>
        <w:ind w:left="568" w:hanging="284"/>
      </w:pPr>
      <w:r>
        <w:t>3.</w:t>
      </w:r>
      <w: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70C249EA" w14:textId="77777777" w:rsidR="0059520C" w:rsidRDefault="0059520C" w:rsidP="0059520C">
      <w:pPr>
        <w:ind w:left="568" w:hanging="284"/>
      </w:pPr>
      <w:r>
        <w:t>4.</w:t>
      </w:r>
      <w:r>
        <w:tab/>
        <w:t>UE and AUSF execute EAP based authentication using the selected EAP-TLS method. This is following the procedure in TS 33.501 [2] described for EAP-TLS except that the selected EAP-TLS method without client authentication.</w:t>
      </w:r>
    </w:p>
    <w:p w14:paraId="689A8D11" w14:textId="77777777" w:rsidR="0059520C" w:rsidRDefault="0059520C" w:rsidP="0059520C">
      <w:pPr>
        <w:ind w:left="568" w:hanging="284"/>
      </w:pPr>
      <w:r>
        <w:t>5.</w:t>
      </w:r>
      <w:r>
        <w:tab/>
        <w:t>Before the last step of the EAP procedure the AUSF calculates K</w:t>
      </w:r>
      <w:r>
        <w:rPr>
          <w:vertAlign w:val="subscript"/>
        </w:rPr>
        <w:t>AUSF</w:t>
      </w:r>
      <w:r>
        <w:t xml:space="preserve"> and K</w:t>
      </w:r>
      <w:r>
        <w:rPr>
          <w:vertAlign w:val="subscript"/>
        </w:rPr>
        <w:t>SEAF</w:t>
      </w:r>
      <w:r>
        <w:t xml:space="preserve"> as defined in TS 33.501 [2], i.e., The EMSK resulting from the executed EAP session is used as input for the derivation of KAUSF.</w:t>
      </w:r>
    </w:p>
    <w:p w14:paraId="0C22B725" w14:textId="77777777" w:rsidR="0059520C" w:rsidRDefault="0059520C" w:rsidP="0059520C">
      <w:pPr>
        <w:ind w:left="568" w:hanging="284"/>
      </w:pPr>
      <w:r>
        <w:t>6.</w:t>
      </w:r>
      <w:r>
        <w:tab/>
        <w:t>The AUSF returns response message including EAP Success message, K</w:t>
      </w:r>
      <w:r>
        <w:rPr>
          <w:vertAlign w:val="subscript"/>
        </w:rPr>
        <w:t>SEAF</w:t>
      </w:r>
      <w:r>
        <w:t xml:space="preserve"> and SUPI. The SUPI is set to a predefined constant value, which indicates to the SEAF that the UE has not been authenticated. </w:t>
      </w:r>
    </w:p>
    <w:p w14:paraId="2AD8C47C" w14:textId="77777777" w:rsidR="0059520C" w:rsidRDefault="0059520C" w:rsidP="0059520C">
      <w:pPr>
        <w:ind w:left="568" w:hanging="284"/>
        <w:rPr>
          <w:color w:val="FF0000"/>
        </w:rPr>
      </w:pPr>
      <w:r>
        <w:t>7.</w:t>
      </w:r>
      <w:r>
        <w:tab/>
        <w:t>AMF / SEAF finalizes the EAP session towards the UE.</w:t>
      </w:r>
    </w:p>
    <w:p w14:paraId="58F68BCF" w14:textId="77777777" w:rsidR="0059520C" w:rsidRDefault="0059520C" w:rsidP="0059520C">
      <w:pPr>
        <w:ind w:left="568" w:hanging="284"/>
      </w:pPr>
      <w:r>
        <w:rPr>
          <w:lang w:val="en-US"/>
        </w:rPr>
        <w:t>8.</w:t>
      </w:r>
      <w:r>
        <w:rPr>
          <w:lang w:val="en-US"/>
        </w:rPr>
        <w:tab/>
      </w:r>
      <w:r>
        <w:t>SEAF calculates the K</w:t>
      </w:r>
      <w:r>
        <w:rPr>
          <w:vertAlign w:val="subscript"/>
        </w:rPr>
        <w:t>AMF</w:t>
      </w:r>
      <w:r>
        <w:t xml:space="preserve"> as specified in 3GPP TS 33.501 [2] with the difference that not a real SUPI, but a reserved string is used as input to the key derivation function. The calculation of the remaining 5G keys is according to 3GPP TS 33.501 [2].</w:t>
      </w:r>
    </w:p>
    <w:p w14:paraId="055E57F9" w14:textId="77777777" w:rsidR="0059520C" w:rsidRDefault="0059520C" w:rsidP="0059520C">
      <w:pPr>
        <w:ind w:left="567" w:hanging="283"/>
      </w:pPr>
      <w:r>
        <w:t>9.</w:t>
      </w:r>
      <w:r>
        <w:tab/>
        <w:t>UE calculates all 5G keys according to the definitions in TS 33.501 [2], with the difference that not a real SUPI but the same reserved string also used by the SEAF is used as input to the key derivation function.</w:t>
      </w:r>
    </w:p>
    <w:p w14:paraId="0F61A1C9" w14:textId="77777777" w:rsidR="0059520C" w:rsidRDefault="0059520C" w:rsidP="0059520C">
      <w:pPr>
        <w:rPr>
          <w:lang w:val="en-US"/>
        </w:rPr>
      </w:pPr>
      <w:r>
        <w:rPr>
          <w:lang w:val="en-US"/>
        </w:rPr>
        <w:t>After the one-way authentication has been executed, the UE can request a restricted PDU Session as studied in TR 23.007-7 [3] and currently standardized in TS 23.501 [4]. The actual provisioning of the Subscriber profile is executed subsequently and outside the scope of this solution.</w:t>
      </w:r>
    </w:p>
    <w:p w14:paraId="2F884395" w14:textId="77777777" w:rsidR="0059520C" w:rsidRDefault="0059520C" w:rsidP="0059520C">
      <w:pPr>
        <w:keepLines/>
        <w:ind w:left="1135" w:hanging="851"/>
        <w:rPr>
          <w:color w:val="FF0000"/>
        </w:rPr>
      </w:pPr>
      <w:r>
        <w:rPr>
          <w:color w:val="FF0000"/>
          <w:lang w:val="en-US"/>
        </w:rPr>
        <w:t xml:space="preserve">Editors note: </w:t>
      </w:r>
      <w:r>
        <w:rPr>
          <w:color w:val="FF0000"/>
        </w:rPr>
        <w:t>The security implications of skipping client authentication is FFS.</w:t>
      </w:r>
    </w:p>
    <w:p w14:paraId="19958160" w14:textId="52C61B2E" w:rsidR="0059520C" w:rsidRDefault="0059520C" w:rsidP="0059520C">
      <w:pPr>
        <w:keepLines/>
        <w:ind w:left="1135" w:hanging="851"/>
        <w:rPr>
          <w:color w:val="FF0000"/>
        </w:rPr>
      </w:pPr>
      <w:r>
        <w:rPr>
          <w:color w:val="FF0000"/>
        </w:rPr>
        <w:lastRenderedPageBreak/>
        <w:t>Editors note: The impact on the authentication procedure if the UDM is not involved in the choice of authentication method is ffs.</w:t>
      </w:r>
    </w:p>
    <w:p w14:paraId="2F3930D8" w14:textId="77777777" w:rsidR="0059520C" w:rsidRDefault="0059520C" w:rsidP="0059520C">
      <w:pPr>
        <w:keepLines/>
        <w:ind w:left="1135" w:hanging="851"/>
        <w:rPr>
          <w:color w:val="FF0000"/>
          <w:lang w:val="en-US"/>
        </w:rPr>
      </w:pPr>
      <w:r>
        <w:rPr>
          <w:color w:val="FF0000"/>
          <w:lang w:val="en-US"/>
        </w:rPr>
        <w:t>Editors note: Interoperability between different authentication method and identification of potential bidding down attacks is FFS.</w:t>
      </w:r>
    </w:p>
    <w:p w14:paraId="40138AB6" w14:textId="77777777" w:rsidR="0059520C" w:rsidRDefault="0059520C" w:rsidP="0059520C">
      <w:pPr>
        <w:keepLines/>
        <w:ind w:left="1135" w:hanging="851"/>
        <w:rPr>
          <w:color w:val="FF0000"/>
          <w:lang w:val="en-US"/>
        </w:rPr>
      </w:pPr>
      <w:r>
        <w:rPr>
          <w:color w:val="FF0000"/>
          <w:lang w:val="en-US"/>
        </w:rPr>
        <w:t>Editors note: The construction of SUCI based on information provisioned to the UE is FFS.</w:t>
      </w:r>
    </w:p>
    <w:p w14:paraId="48BD4374" w14:textId="77777777" w:rsidR="0059520C" w:rsidRDefault="0059520C" w:rsidP="0059520C">
      <w:pPr>
        <w:pStyle w:val="Heading3"/>
      </w:pPr>
      <w:bookmarkStart w:id="9" w:name="_Toc66185435"/>
      <w:bookmarkStart w:id="10" w:name="_Toc56501625"/>
      <w:r>
        <w:t>6.19.3</w:t>
      </w:r>
      <w:r>
        <w:tab/>
        <w:t>System impact</w:t>
      </w:r>
      <w:bookmarkEnd w:id="9"/>
      <w:bookmarkEnd w:id="10"/>
    </w:p>
    <w:p w14:paraId="1FD1A317" w14:textId="77777777" w:rsidR="0059520C" w:rsidRDefault="0059520C" w:rsidP="0059520C">
      <w:r>
        <w:t>TBD</w:t>
      </w:r>
    </w:p>
    <w:p w14:paraId="486A7D0D" w14:textId="77777777" w:rsidR="0059520C" w:rsidRDefault="0059520C" w:rsidP="0059520C">
      <w:pPr>
        <w:pStyle w:val="Heading3"/>
      </w:pPr>
      <w:bookmarkStart w:id="11" w:name="_Toc66185436"/>
      <w:bookmarkStart w:id="12" w:name="_Toc56501626"/>
      <w:r>
        <w:t>6.19.4</w:t>
      </w:r>
      <w:r>
        <w:tab/>
        <w:t>Evaluation</w:t>
      </w:r>
      <w:bookmarkEnd w:id="11"/>
      <w:bookmarkEnd w:id="12"/>
    </w:p>
    <w:p w14:paraId="384C3171" w14:textId="77777777" w:rsidR="0059520C" w:rsidRDefault="0059520C" w:rsidP="0059520C">
      <w:pPr>
        <w:keepLines/>
        <w:ind w:left="567" w:hanging="283"/>
        <w:rPr>
          <w:color w:val="FF0000"/>
        </w:rPr>
      </w:pPr>
      <w:r>
        <w:rPr>
          <w:color w:val="FF0000"/>
        </w:rPr>
        <w:t>Editor’s Note: Each solution should motivate how the potential security requirements of the key issues being addressed are fulfilled.</w:t>
      </w:r>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59DD1" w14:textId="77777777" w:rsidR="00CD2ABB" w:rsidRDefault="00CD2ABB">
      <w:r>
        <w:separator/>
      </w:r>
    </w:p>
  </w:endnote>
  <w:endnote w:type="continuationSeparator" w:id="0">
    <w:p w14:paraId="5513C71C" w14:textId="77777777" w:rsidR="00CD2ABB" w:rsidRDefault="00CD2ABB">
      <w:r>
        <w:continuationSeparator/>
      </w:r>
    </w:p>
  </w:endnote>
  <w:endnote w:type="continuationNotice" w:id="1">
    <w:p w14:paraId="583F36D6" w14:textId="77777777" w:rsidR="00CD2ABB" w:rsidRDefault="00CD2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30D38" w14:textId="77777777" w:rsidR="00CD2ABB" w:rsidRDefault="00CD2ABB">
      <w:r>
        <w:separator/>
      </w:r>
    </w:p>
  </w:footnote>
  <w:footnote w:type="continuationSeparator" w:id="0">
    <w:p w14:paraId="6428EBB8" w14:textId="77777777" w:rsidR="00CD2ABB" w:rsidRDefault="00CD2ABB">
      <w:r>
        <w:continuationSeparator/>
      </w:r>
    </w:p>
  </w:footnote>
  <w:footnote w:type="continuationNotice" w:id="1">
    <w:p w14:paraId="277AEA61" w14:textId="77777777" w:rsidR="00CD2ABB" w:rsidRDefault="00CD2A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7287A"/>
    <w:rsid w:val="00074722"/>
    <w:rsid w:val="000819D8"/>
    <w:rsid w:val="00092C42"/>
    <w:rsid w:val="000934A6"/>
    <w:rsid w:val="00094E5A"/>
    <w:rsid w:val="00095152"/>
    <w:rsid w:val="00097F40"/>
    <w:rsid w:val="000A2C6C"/>
    <w:rsid w:val="000A4660"/>
    <w:rsid w:val="000A6213"/>
    <w:rsid w:val="000B2D87"/>
    <w:rsid w:val="000D1B5B"/>
    <w:rsid w:val="000E7C13"/>
    <w:rsid w:val="0010401F"/>
    <w:rsid w:val="00107A22"/>
    <w:rsid w:val="00110D84"/>
    <w:rsid w:val="00112448"/>
    <w:rsid w:val="00112FC3"/>
    <w:rsid w:val="001309C9"/>
    <w:rsid w:val="00130F03"/>
    <w:rsid w:val="001335AA"/>
    <w:rsid w:val="00137DA1"/>
    <w:rsid w:val="00161B87"/>
    <w:rsid w:val="00173FA3"/>
    <w:rsid w:val="00180382"/>
    <w:rsid w:val="00184B6F"/>
    <w:rsid w:val="001861E5"/>
    <w:rsid w:val="00190E1C"/>
    <w:rsid w:val="001A24C7"/>
    <w:rsid w:val="001B12EC"/>
    <w:rsid w:val="001B1652"/>
    <w:rsid w:val="001C0589"/>
    <w:rsid w:val="001C3EC8"/>
    <w:rsid w:val="001D2BD4"/>
    <w:rsid w:val="001D6911"/>
    <w:rsid w:val="001E0B67"/>
    <w:rsid w:val="001E172D"/>
    <w:rsid w:val="001E5810"/>
    <w:rsid w:val="001F36D5"/>
    <w:rsid w:val="001F3E0A"/>
    <w:rsid w:val="002001C5"/>
    <w:rsid w:val="00201947"/>
    <w:rsid w:val="0020395B"/>
    <w:rsid w:val="00204DC9"/>
    <w:rsid w:val="002062C0"/>
    <w:rsid w:val="00215130"/>
    <w:rsid w:val="0021612C"/>
    <w:rsid w:val="00230002"/>
    <w:rsid w:val="002333A9"/>
    <w:rsid w:val="00242757"/>
    <w:rsid w:val="00244C9A"/>
    <w:rsid w:val="00247216"/>
    <w:rsid w:val="00262E07"/>
    <w:rsid w:val="0026330F"/>
    <w:rsid w:val="002653ED"/>
    <w:rsid w:val="00266061"/>
    <w:rsid w:val="00272314"/>
    <w:rsid w:val="002A1857"/>
    <w:rsid w:val="002B2F5F"/>
    <w:rsid w:val="002C2FF5"/>
    <w:rsid w:val="002C7F38"/>
    <w:rsid w:val="002C7FCD"/>
    <w:rsid w:val="002D1B43"/>
    <w:rsid w:val="0030628A"/>
    <w:rsid w:val="003171B0"/>
    <w:rsid w:val="00326260"/>
    <w:rsid w:val="00350EF9"/>
    <w:rsid w:val="0035122B"/>
    <w:rsid w:val="00353451"/>
    <w:rsid w:val="00361742"/>
    <w:rsid w:val="00371032"/>
    <w:rsid w:val="00371B44"/>
    <w:rsid w:val="00381850"/>
    <w:rsid w:val="00386220"/>
    <w:rsid w:val="0039390C"/>
    <w:rsid w:val="00396F98"/>
    <w:rsid w:val="003A73C8"/>
    <w:rsid w:val="003B257A"/>
    <w:rsid w:val="003C122B"/>
    <w:rsid w:val="003C5A97"/>
    <w:rsid w:val="003F001A"/>
    <w:rsid w:val="003F52B2"/>
    <w:rsid w:val="003F69A3"/>
    <w:rsid w:val="0041291C"/>
    <w:rsid w:val="00416622"/>
    <w:rsid w:val="004347D0"/>
    <w:rsid w:val="00440414"/>
    <w:rsid w:val="004505BD"/>
    <w:rsid w:val="00453AEB"/>
    <w:rsid w:val="004558E9"/>
    <w:rsid w:val="0045777E"/>
    <w:rsid w:val="00473622"/>
    <w:rsid w:val="00481D04"/>
    <w:rsid w:val="00484D9C"/>
    <w:rsid w:val="00493BB8"/>
    <w:rsid w:val="00494E55"/>
    <w:rsid w:val="00496503"/>
    <w:rsid w:val="004A1064"/>
    <w:rsid w:val="004B3753"/>
    <w:rsid w:val="004B4DC6"/>
    <w:rsid w:val="004C1F3A"/>
    <w:rsid w:val="004C31D2"/>
    <w:rsid w:val="004D55C2"/>
    <w:rsid w:val="004E0DED"/>
    <w:rsid w:val="004F03A0"/>
    <w:rsid w:val="004F10E9"/>
    <w:rsid w:val="00503821"/>
    <w:rsid w:val="00521131"/>
    <w:rsid w:val="00524DB8"/>
    <w:rsid w:val="00527C0B"/>
    <w:rsid w:val="005410F6"/>
    <w:rsid w:val="005729C4"/>
    <w:rsid w:val="00586644"/>
    <w:rsid w:val="0059227B"/>
    <w:rsid w:val="00592CF4"/>
    <w:rsid w:val="0059520C"/>
    <w:rsid w:val="005B0966"/>
    <w:rsid w:val="005B795D"/>
    <w:rsid w:val="005C45A5"/>
    <w:rsid w:val="005F3198"/>
    <w:rsid w:val="00613820"/>
    <w:rsid w:val="00617217"/>
    <w:rsid w:val="006243C5"/>
    <w:rsid w:val="0063283E"/>
    <w:rsid w:val="006348A1"/>
    <w:rsid w:val="00652248"/>
    <w:rsid w:val="00656E5D"/>
    <w:rsid w:val="00657B80"/>
    <w:rsid w:val="006630E9"/>
    <w:rsid w:val="00675B3C"/>
    <w:rsid w:val="006B26A5"/>
    <w:rsid w:val="006C17AF"/>
    <w:rsid w:val="006D340A"/>
    <w:rsid w:val="006D75C7"/>
    <w:rsid w:val="006E6A25"/>
    <w:rsid w:val="006E7290"/>
    <w:rsid w:val="00703CBA"/>
    <w:rsid w:val="00704336"/>
    <w:rsid w:val="007048F6"/>
    <w:rsid w:val="00704F5B"/>
    <w:rsid w:val="00715A1D"/>
    <w:rsid w:val="0073579D"/>
    <w:rsid w:val="007530FE"/>
    <w:rsid w:val="00760BB0"/>
    <w:rsid w:val="0076157A"/>
    <w:rsid w:val="00773862"/>
    <w:rsid w:val="00795B4F"/>
    <w:rsid w:val="007A00EF"/>
    <w:rsid w:val="007C0A2D"/>
    <w:rsid w:val="007C27B0"/>
    <w:rsid w:val="007E3B99"/>
    <w:rsid w:val="007F300B"/>
    <w:rsid w:val="007F793B"/>
    <w:rsid w:val="008014C3"/>
    <w:rsid w:val="00802ED5"/>
    <w:rsid w:val="0080480E"/>
    <w:rsid w:val="0080691D"/>
    <w:rsid w:val="00807FB6"/>
    <w:rsid w:val="00810745"/>
    <w:rsid w:val="00827672"/>
    <w:rsid w:val="008464A1"/>
    <w:rsid w:val="00862692"/>
    <w:rsid w:val="00876B9A"/>
    <w:rsid w:val="0088154B"/>
    <w:rsid w:val="00890549"/>
    <w:rsid w:val="00891C7F"/>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1E1D"/>
    <w:rsid w:val="00947F4E"/>
    <w:rsid w:val="0095318C"/>
    <w:rsid w:val="00966D47"/>
    <w:rsid w:val="009751CE"/>
    <w:rsid w:val="00980D3B"/>
    <w:rsid w:val="009931F0"/>
    <w:rsid w:val="009A1E16"/>
    <w:rsid w:val="009A4C72"/>
    <w:rsid w:val="009B1DED"/>
    <w:rsid w:val="009B3DFD"/>
    <w:rsid w:val="009B4C10"/>
    <w:rsid w:val="009B51C4"/>
    <w:rsid w:val="009C0DED"/>
    <w:rsid w:val="009C1C73"/>
    <w:rsid w:val="009C315D"/>
    <w:rsid w:val="009D3027"/>
    <w:rsid w:val="009D4FB8"/>
    <w:rsid w:val="009D65E0"/>
    <w:rsid w:val="00A118BD"/>
    <w:rsid w:val="00A21D4E"/>
    <w:rsid w:val="00A25827"/>
    <w:rsid w:val="00A344E0"/>
    <w:rsid w:val="00A35076"/>
    <w:rsid w:val="00A37D7F"/>
    <w:rsid w:val="00A41A34"/>
    <w:rsid w:val="00A57688"/>
    <w:rsid w:val="00A64660"/>
    <w:rsid w:val="00A7374A"/>
    <w:rsid w:val="00A84A94"/>
    <w:rsid w:val="00A9034A"/>
    <w:rsid w:val="00A93710"/>
    <w:rsid w:val="00AA152C"/>
    <w:rsid w:val="00AA415C"/>
    <w:rsid w:val="00AB3ECC"/>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C6E10"/>
    <w:rsid w:val="00BD4BC9"/>
    <w:rsid w:val="00BD5DC6"/>
    <w:rsid w:val="00BE00CB"/>
    <w:rsid w:val="00C022E3"/>
    <w:rsid w:val="00C032FA"/>
    <w:rsid w:val="00C22B80"/>
    <w:rsid w:val="00C26AD5"/>
    <w:rsid w:val="00C4712D"/>
    <w:rsid w:val="00C5169B"/>
    <w:rsid w:val="00C64EB5"/>
    <w:rsid w:val="00C94F55"/>
    <w:rsid w:val="00CA1642"/>
    <w:rsid w:val="00CA7C7D"/>
    <w:rsid w:val="00CA7D62"/>
    <w:rsid w:val="00CB07A8"/>
    <w:rsid w:val="00CB6F5B"/>
    <w:rsid w:val="00CC61F2"/>
    <w:rsid w:val="00CD0B52"/>
    <w:rsid w:val="00CD2ABB"/>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B270E"/>
    <w:rsid w:val="00DB75BE"/>
    <w:rsid w:val="00DC0842"/>
    <w:rsid w:val="00DE4EF2"/>
    <w:rsid w:val="00DF2C0E"/>
    <w:rsid w:val="00E06FFB"/>
    <w:rsid w:val="00E25E45"/>
    <w:rsid w:val="00E30155"/>
    <w:rsid w:val="00E363F0"/>
    <w:rsid w:val="00E6789E"/>
    <w:rsid w:val="00E90BFD"/>
    <w:rsid w:val="00E91004"/>
    <w:rsid w:val="00E91FE1"/>
    <w:rsid w:val="00E94B57"/>
    <w:rsid w:val="00EA3250"/>
    <w:rsid w:val="00EA4A09"/>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E2DDA"/>
    <w:rsid w:val="00FE55C2"/>
    <w:rsid w:val="00FF376D"/>
    <w:rsid w:val="01921C1A"/>
    <w:rsid w:val="01F79ACB"/>
    <w:rsid w:val="04907BB6"/>
    <w:rsid w:val="059D6706"/>
    <w:rsid w:val="103E9093"/>
    <w:rsid w:val="125AA255"/>
    <w:rsid w:val="130A9D49"/>
    <w:rsid w:val="195767A3"/>
    <w:rsid w:val="1A6DD396"/>
    <w:rsid w:val="1B6E803E"/>
    <w:rsid w:val="1E556F4C"/>
    <w:rsid w:val="1F615D82"/>
    <w:rsid w:val="1FEEF295"/>
    <w:rsid w:val="2434CEA5"/>
    <w:rsid w:val="25D156D7"/>
    <w:rsid w:val="29BAA239"/>
    <w:rsid w:val="2EB64B81"/>
    <w:rsid w:val="2F620F18"/>
    <w:rsid w:val="3050744B"/>
    <w:rsid w:val="330D7ABE"/>
    <w:rsid w:val="33D10BC2"/>
    <w:rsid w:val="35258D05"/>
    <w:rsid w:val="4493A361"/>
    <w:rsid w:val="45439E55"/>
    <w:rsid w:val="4C9EB546"/>
    <w:rsid w:val="55FB1645"/>
    <w:rsid w:val="560C2490"/>
    <w:rsid w:val="685D0AAE"/>
    <w:rsid w:val="69822141"/>
    <w:rsid w:val="6A55CB6B"/>
    <w:rsid w:val="6BD29683"/>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846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5AIRPNAIUNRU-931754773-1659</_dlc_DocId>
    <_dlc_DocIdUrl xmlns="71c5aaf6-e6ce-465b-b873-5148d2a4c105">
      <Url>https://nokia.sharepoint.com/sites/c5g/security/_layouts/15/DocIdRedir.aspx?ID=5AIRPNAIUNRU-931754773-1659</Url>
      <Description>5AIRPNAIUNRU-931754773-1659</Description>
    </_dlc_DocIdUrl>
    <Information xmlns="3b34c8f0-1ef5-4d1e-bb66-517ce7fe7356" xsi:nil="true"/>
    <Associated_x0020_Task xmlns="3b34c8f0-1ef5-4d1e-bb66-517ce7fe7356"/>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2.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3.xml><?xml version="1.0" encoding="utf-8"?>
<ds:datastoreItem xmlns:ds="http://schemas.openxmlformats.org/officeDocument/2006/customXml" ds:itemID="{FB58FC32-9950-4969-816B-804426DCC076}">
  <ds:schemaRefs>
    <ds:schemaRef ds:uri="http://schemas.microsoft.com/sharepoint/events"/>
  </ds:schemaRefs>
</ds:datastoreItem>
</file>

<file path=customXml/itemProps4.xml><?xml version="1.0" encoding="utf-8"?>
<ds:datastoreItem xmlns:ds="http://schemas.openxmlformats.org/officeDocument/2006/customXml" ds:itemID="{3250C17B-ABBD-4D0A-A649-2B2E82450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5CD9B9-55FE-45BB-B1F2-2E2912FE8C47}">
  <ds:schemaRefs>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7.xml><?xml version="1.0" encoding="utf-8"?>
<ds:datastoreItem xmlns:ds="http://schemas.openxmlformats.org/officeDocument/2006/customXml" ds:itemID="{EFE90377-BC8D-49D2-B57D-C4C0041F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Nokia3</cp:lastModifiedBy>
  <cp:revision>11</cp:revision>
  <cp:lastPrinted>1899-12-31T23:00:00Z</cp:lastPrinted>
  <dcterms:created xsi:type="dcterms:W3CDTF">2021-05-03T09:11:00Z</dcterms:created>
  <dcterms:modified xsi:type="dcterms:W3CDTF">2021-05-10T10:30:00Z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1a4b2e3c-daa6-4992-a6d3-fa75c352e690</vt:lpwstr>
  </property>
  <property fmtid="{D5CDD505-2E9C-101B-9397-08002B2CF9AE}" pid="6" name="_dlc_DocIdUrl">
    <vt:lpwstr>https://nokia.sharepoint.com/sites/c5g/security/_layouts/15/DocIdRedir.aspx?ID=5AIRPNAIUNRU-931754773-1202, 5AIRPNAIUNRU-931754773-1202</vt:lpwstr>
  </property>
</Properties>
</file>